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B456F" w14:textId="77777777" w:rsidR="00620F4E" w:rsidRDefault="00620F4E" w:rsidP="00620F4E">
      <w:pPr>
        <w:pStyle w:val="NoSpacing"/>
      </w:pPr>
      <w:r>
        <w:rPr>
          <w:u w:val="single"/>
        </w:rPr>
        <w:t>William NOLACH</w:t>
      </w:r>
      <w:r>
        <w:t xml:space="preserve">    </w:t>
      </w:r>
      <w:proofErr w:type="gramStart"/>
      <w:r>
        <w:t xml:space="preserve">   (</w:t>
      </w:r>
      <w:proofErr w:type="gramEnd"/>
      <w:r>
        <w:t>fl.1467)</w:t>
      </w:r>
    </w:p>
    <w:p w14:paraId="3213A9F0" w14:textId="77777777" w:rsidR="00620F4E" w:rsidRDefault="00620F4E" w:rsidP="00620F4E">
      <w:pPr>
        <w:pStyle w:val="NoSpacing"/>
      </w:pPr>
      <w:r>
        <w:t xml:space="preserve">Curate of the parish church of </w:t>
      </w:r>
      <w:proofErr w:type="spellStart"/>
      <w:proofErr w:type="gramStart"/>
      <w:r>
        <w:t>St.Peter</w:t>
      </w:r>
      <w:proofErr w:type="spellEnd"/>
      <w:proofErr w:type="gramEnd"/>
      <w:r>
        <w:t xml:space="preserve"> the Apostle, Priest.</w:t>
      </w:r>
    </w:p>
    <w:p w14:paraId="376B2445" w14:textId="77777777" w:rsidR="00620F4E" w:rsidRDefault="00620F4E" w:rsidP="00620F4E">
      <w:pPr>
        <w:pStyle w:val="NoSpacing"/>
      </w:pPr>
    </w:p>
    <w:p w14:paraId="245B3ADE" w14:textId="77777777" w:rsidR="00620F4E" w:rsidRDefault="00620F4E" w:rsidP="00620F4E">
      <w:pPr>
        <w:pStyle w:val="NoSpacing"/>
      </w:pPr>
    </w:p>
    <w:p w14:paraId="5AEE1B48" w14:textId="77777777" w:rsidR="00620F4E" w:rsidRDefault="00620F4E" w:rsidP="00620F4E">
      <w:pPr>
        <w:pStyle w:val="NoSpacing"/>
      </w:pPr>
      <w:r>
        <w:t xml:space="preserve">  6 Oct.1467</w:t>
      </w:r>
      <w:r>
        <w:tab/>
        <w:t xml:space="preserve">He sought a licence to absolve all his parishioners of both sexes from </w:t>
      </w:r>
    </w:p>
    <w:p w14:paraId="7B9981AE" w14:textId="77777777" w:rsidR="00620F4E" w:rsidRDefault="00620F4E" w:rsidP="00620F4E">
      <w:pPr>
        <w:pStyle w:val="NoSpacing"/>
      </w:pPr>
      <w:r>
        <w:tab/>
      </w:r>
      <w:r>
        <w:tab/>
        <w:t>severe violations.  Approved.</w:t>
      </w:r>
    </w:p>
    <w:p w14:paraId="4B10D8F6" w14:textId="77777777" w:rsidR="00620F4E" w:rsidRDefault="00620F4E" w:rsidP="00620F4E">
      <w:pPr>
        <w:pStyle w:val="NoSpacing"/>
        <w:ind w:left="1440"/>
      </w:pPr>
      <w:r>
        <w:t>(“Supplications from England and Wales in the Registers of the Apostolic Penitentiary, 1410-1503”, volume II 1464-1492 p.98)</w:t>
      </w:r>
    </w:p>
    <w:p w14:paraId="60602CCF" w14:textId="77777777" w:rsidR="00620F4E" w:rsidRDefault="00620F4E" w:rsidP="00620F4E">
      <w:pPr>
        <w:pStyle w:val="NoSpacing"/>
      </w:pPr>
    </w:p>
    <w:p w14:paraId="64A3DA10" w14:textId="77777777" w:rsidR="00620F4E" w:rsidRDefault="00620F4E" w:rsidP="00620F4E">
      <w:pPr>
        <w:pStyle w:val="NoSpacing"/>
      </w:pPr>
    </w:p>
    <w:p w14:paraId="7CF181FC" w14:textId="77777777" w:rsidR="00620F4E" w:rsidRDefault="00620F4E" w:rsidP="00620F4E">
      <w:pPr>
        <w:pStyle w:val="NoSpacing"/>
      </w:pPr>
      <w:r>
        <w:t>22 December 2018</w:t>
      </w:r>
    </w:p>
    <w:p w14:paraId="4DF56D86" w14:textId="77777777" w:rsidR="006B2F86" w:rsidRPr="00E71FC3" w:rsidRDefault="00620F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06157" w14:textId="77777777" w:rsidR="00620F4E" w:rsidRDefault="00620F4E" w:rsidP="00E71FC3">
      <w:pPr>
        <w:spacing w:after="0" w:line="240" w:lineRule="auto"/>
      </w:pPr>
      <w:r>
        <w:separator/>
      </w:r>
    </w:p>
  </w:endnote>
  <w:endnote w:type="continuationSeparator" w:id="0">
    <w:p w14:paraId="4967A2E8" w14:textId="77777777" w:rsidR="00620F4E" w:rsidRDefault="00620F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57D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78EA3" w14:textId="77777777" w:rsidR="00620F4E" w:rsidRDefault="00620F4E" w:rsidP="00E71FC3">
      <w:pPr>
        <w:spacing w:after="0" w:line="240" w:lineRule="auto"/>
      </w:pPr>
      <w:r>
        <w:separator/>
      </w:r>
    </w:p>
  </w:footnote>
  <w:footnote w:type="continuationSeparator" w:id="0">
    <w:p w14:paraId="071770EB" w14:textId="77777777" w:rsidR="00620F4E" w:rsidRDefault="00620F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F4E"/>
    <w:rsid w:val="001A7C09"/>
    <w:rsid w:val="00577BD5"/>
    <w:rsid w:val="00620F4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B6D6E"/>
  <w15:chartTrackingRefBased/>
  <w15:docId w15:val="{B8CECFAC-2DE9-409B-A9B2-8AFAB4F60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2019-01-06T21:05:00Z</dcterms:created>
  <dcterms:modified xsi:type="dcterms:W3CDTF">2019-01-06T21:06:00Z</dcterms:modified>
</cp:coreProperties>
</file>